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B9348" w14:textId="77777777" w:rsidR="00916994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D397C25" w14:textId="5F9DCCD2" w:rsidR="009C4389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Financial transfer request</w:t>
      </w:r>
    </w:p>
    <w:p w14:paraId="43C76DE7" w14:textId="63F9FCBF" w:rsidR="00BF7962" w:rsidRPr="003F18CC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Demande de transfert</w:t>
      </w:r>
    </w:p>
    <w:p w14:paraId="6757F084" w14:textId="6A29EFBF" w:rsidR="009C4389" w:rsidRPr="003F18CC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Pedido de transferencia financiera</w:t>
      </w:r>
    </w:p>
    <w:p w14:paraId="32C02156" w14:textId="79AC9768" w:rsidR="009C4389" w:rsidRPr="003F18CC" w:rsidRDefault="00916994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 xml:space="preserve"> </w:t>
      </w:r>
    </w:p>
    <w:p w14:paraId="71A027C4" w14:textId="77777777" w:rsidR="00BF7962" w:rsidRDefault="00BF7962" w:rsidP="00BF7962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 xml:space="preserve">REFERENCE: </w:t>
      </w:r>
    </w:p>
    <w:p w14:paraId="72930276" w14:textId="77777777" w:rsid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26"/>
        <w:gridCol w:w="4802"/>
      </w:tblGrid>
      <w:tr w:rsidR="00BF7962" w14:paraId="4740C5BC" w14:textId="77777777" w:rsidTr="00BF7962">
        <w:tc>
          <w:tcPr>
            <w:tcW w:w="4889" w:type="dxa"/>
          </w:tcPr>
          <w:p w14:paraId="6AA18A2C" w14:textId="03ED8B68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C</w:t>
            </w:r>
            <w:r w:rsidRPr="0091699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ountry/number/date</w:t>
            </w:r>
          </w:p>
        </w:tc>
        <w:tc>
          <w:tcPr>
            <w:tcW w:w="4889" w:type="dxa"/>
            <w:vMerge w:val="restart"/>
            <w:vAlign w:val="center"/>
          </w:tcPr>
          <w:p w14:paraId="523E9E03" w14:textId="02F603D8" w:rsidR="00BF7962" w:rsidRDefault="00BF7962" w:rsidP="00BF7962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IB / 0</w:t>
            </w:r>
            <w:r w:rsidR="000631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 xml:space="preserve"> </w:t>
            </w:r>
            <w:r w:rsidR="00AB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 xml:space="preserve"> </w:t>
            </w:r>
            <w:r w:rsidR="000631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19/08/2022</w:t>
            </w:r>
          </w:p>
        </w:tc>
      </w:tr>
      <w:tr w:rsidR="00BF7962" w14:paraId="24374D25" w14:textId="77777777" w:rsidTr="00BF7962">
        <w:tc>
          <w:tcPr>
            <w:tcW w:w="4889" w:type="dxa"/>
          </w:tcPr>
          <w:p w14:paraId="1AEEA5AD" w14:textId="0C6A3612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  <w:t>Pays/Nr/Date</w:t>
            </w:r>
          </w:p>
        </w:tc>
        <w:tc>
          <w:tcPr>
            <w:tcW w:w="4889" w:type="dxa"/>
            <w:vMerge/>
          </w:tcPr>
          <w:p w14:paraId="5056924C" w14:textId="29B38DD0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</w:p>
        </w:tc>
      </w:tr>
      <w:tr w:rsidR="00BF7962" w14:paraId="2CCDD540" w14:textId="77777777" w:rsidTr="00BF7962">
        <w:tc>
          <w:tcPr>
            <w:tcW w:w="4889" w:type="dxa"/>
          </w:tcPr>
          <w:p w14:paraId="7D844854" w14:textId="51431E6C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Pais/Numero/fecha:</w:t>
            </w:r>
          </w:p>
        </w:tc>
        <w:tc>
          <w:tcPr>
            <w:tcW w:w="4889" w:type="dxa"/>
            <w:vMerge/>
          </w:tcPr>
          <w:p w14:paraId="56D7B87F" w14:textId="77777777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</w:p>
        </w:tc>
      </w:tr>
    </w:tbl>
    <w:p w14:paraId="7E2CEAC3" w14:textId="77777777" w:rsid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p w14:paraId="445B934B" w14:textId="0EEE3970" w:rsidR="00916994" w:rsidRDefault="00916994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Amount and nature of the payment: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 xml:space="preserve"> cashflow</w:t>
      </w:r>
    </w:p>
    <w:p w14:paraId="046DD3AD" w14:textId="43938C19" w:rsidR="00BF7962" w:rsidRP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  <w:t>Montant et nature du transfert: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  <w:t xml:space="preserve"> trésorerie</w:t>
      </w:r>
    </w:p>
    <w:p w14:paraId="20048440" w14:textId="71D17B39" w:rsidR="009C4389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</w:pPr>
      <w:r w:rsidRPr="009C4389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Amontar y naturaleza de la tr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ansferencia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: tesoreria</w:t>
      </w:r>
    </w:p>
    <w:p w14:paraId="499F29AD" w14:textId="77777777" w:rsidR="00BF7962" w:rsidRPr="009C4389" w:rsidRDefault="00BF7962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</w:p>
    <w:p w14:paraId="445B934C" w14:textId="77777777" w:rsidR="00916994" w:rsidRPr="00BF7962" w:rsidRDefault="00916994" w:rsidP="00916994">
      <w:pPr>
        <w:spacing w:after="0"/>
        <w:ind w:firstLine="708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A.</w:t>
      </w:r>
    </w:p>
    <w:p w14:paraId="445B934D" w14:textId="1F7B7876" w:rsidR="00916994" w:rsidRPr="00BF7962" w:rsidRDefault="002F26F9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0</w:t>
      </w:r>
      <w:r w:rsidR="00916994"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,00  €</w:t>
      </w:r>
    </w:p>
    <w:p w14:paraId="445B934E" w14:textId="106331B7" w:rsidR="00916994" w:rsidRPr="003F18CC" w:rsidRDefault="009C4389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bookmarkStart w:id="0" w:name="_Hlk531545318"/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Transfer </w:t>
      </w:r>
      <w:bookmarkEnd w:id="0"/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on capital account // </w:t>
      </w:r>
      <w:r w:rsid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en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compte capital </w:t>
      </w:r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// </w:t>
      </w:r>
      <w:bookmarkStart w:id="1" w:name="_Hlk531545370"/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en cuenta capital</w:t>
      </w:r>
      <w:bookmarkEnd w:id="1"/>
    </w:p>
    <w:p w14:paraId="445B934F" w14:textId="77777777" w:rsidR="00916994" w:rsidRPr="003F18CC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</w:p>
    <w:p w14:paraId="445B9350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B.</w:t>
      </w:r>
    </w:p>
    <w:p w14:paraId="6AD3EA98" w14:textId="77EF117D" w:rsidR="008F4ACB" w:rsidRPr="008F4ACB" w:rsidRDefault="00B72B00" w:rsidP="008F4ACB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FR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fr-FR" w:eastAsia="it-IT"/>
        </w:rPr>
        <w:t>140.982,40</w:t>
      </w:r>
      <w:r w:rsidR="008F4ACB" w:rsidRPr="008F4ACB">
        <w:rPr>
          <w:rFonts w:ascii="Arial" w:eastAsia="Times New Roman" w:hAnsi="Arial" w:cs="Arial"/>
          <w:b/>
          <w:bCs/>
          <w:color w:val="000000"/>
          <w:sz w:val="20"/>
          <w:szCs w:val="20"/>
          <w:lang w:val="fr-FR" w:eastAsia="it-IT"/>
        </w:rPr>
        <w:t xml:space="preserve">  €</w:t>
      </w:r>
    </w:p>
    <w:p w14:paraId="445B9352" w14:textId="76AF5BEC" w:rsidR="00916994" w:rsidRPr="003F18CC" w:rsidRDefault="009C4389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Transfer 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on current account</w:t>
      </w:r>
      <w:r w:rsidR="0099066D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// </w:t>
      </w:r>
      <w:r w:rsid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en </w:t>
      </w:r>
      <w:r w:rsidR="00DB63D0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compte courant</w:t>
      </w:r>
      <w:r w:rsidR="003F18CC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// </w:t>
      </w:r>
      <w:r w:rsid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en cuenta corriente</w:t>
      </w:r>
    </w:p>
    <w:p w14:paraId="445B9353" w14:textId="77777777" w:rsidR="00916994" w:rsidRPr="003F18CC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</w:p>
    <w:p w14:paraId="445B9354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C.</w:t>
      </w:r>
    </w:p>
    <w:p w14:paraId="445B9355" w14:textId="79AD5F18" w:rsidR="00916994" w:rsidRPr="00916994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 xml:space="preserve">Total amount requested (A+B): </w:t>
      </w:r>
      <w:r w:rsid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// Total demandé (A+B) // Total pedido (A+B)</w:t>
      </w:r>
    </w:p>
    <w:p w14:paraId="445B9356" w14:textId="36ED0F81" w:rsidR="00916994" w:rsidRPr="00916994" w:rsidRDefault="00B72B00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149.982</w:t>
      </w:r>
      <w:r w:rsidR="00916994"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,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4</w:t>
      </w:r>
      <w:r w:rsid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0</w:t>
      </w:r>
      <w:r w:rsidR="00916994"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 xml:space="preserve">  €</w:t>
      </w:r>
    </w:p>
    <w:p w14:paraId="445B9357" w14:textId="77777777" w:rsidR="00916994" w:rsidRPr="00916994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p w14:paraId="445B9358" w14:textId="77777777" w:rsidR="00916994" w:rsidRPr="00916994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To be paid by:</w:t>
      </w:r>
    </w:p>
    <w:p w14:paraId="445B9359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SMartBe Fondation</w:t>
      </w:r>
    </w:p>
    <w:p w14:paraId="445B935A" w14:textId="77777777" w:rsidR="00916994" w:rsidRPr="009C4389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9C4389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Rue Emile Féron 70</w:t>
      </w:r>
    </w:p>
    <w:p w14:paraId="445B935B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n-GB" w:eastAsia="it-IT"/>
        </w:rPr>
        <w:t>1060 Bruxelles</w:t>
      </w:r>
    </w:p>
    <w:p w14:paraId="445B935C" w14:textId="77777777" w:rsidR="00916994" w:rsidRPr="00BF7962" w:rsidRDefault="00916994" w:rsidP="00916994">
      <w:pPr>
        <w:spacing w:after="0"/>
        <w:ind w:left="720"/>
        <w:jc w:val="left"/>
        <w:rPr>
          <w:rFonts w:ascii="Arial" w:eastAsia="Times New Roman" w:hAnsi="Arial" w:cs="Arial"/>
          <w:color w:val="000000"/>
          <w:sz w:val="20"/>
          <w:szCs w:val="20"/>
          <w:lang w:val="en-GB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n-GB" w:eastAsia="it-IT"/>
        </w:rPr>
        <w:t>TVA Be 0806 201 741</w:t>
      </w:r>
    </w:p>
    <w:p w14:paraId="445B935D" w14:textId="77777777" w:rsidR="00C85A0A" w:rsidRPr="00BF7962" w:rsidRDefault="00C85A0A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p w14:paraId="445B935E" w14:textId="77777777" w:rsidR="00916994" w:rsidRPr="009C4389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C4389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On the account of:</w:t>
      </w:r>
    </w:p>
    <w:p w14:paraId="445B935F" w14:textId="05A88CC1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S</w:t>
      </w:r>
      <w:r w:rsidR="00C85A0A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M</w:t>
      </w: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art</w:t>
      </w:r>
      <w:r w:rsidR="00C85A0A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IB </w:t>
      </w:r>
      <w:r w:rsidR="007A5646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De Impulso Empresarial SCA</w:t>
      </w:r>
    </w:p>
    <w:p w14:paraId="445B9360" w14:textId="755DA9C3" w:rsidR="00916994" w:rsidRPr="00BF7962" w:rsidRDefault="007A5646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Ctra. Carmona nº 40 Local 2</w:t>
      </w:r>
      <w:r w:rsidR="003F18CC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 </w:t>
      </w:r>
    </w:p>
    <w:p w14:paraId="445B9361" w14:textId="5BAB5B80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BIC </w:t>
      </w:r>
      <w:r w:rsidR="007A5646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 CAHMESMMXXX</w:t>
      </w:r>
    </w:p>
    <w:p w14:paraId="445B9362" w14:textId="7AAEC24D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IBAN </w:t>
      </w:r>
      <w:r w:rsidR="007A5646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ES</w:t>
      </w:r>
      <w:r w:rsidR="009B2787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54 2038 5910 6060 0031 4256</w:t>
      </w:r>
    </w:p>
    <w:p w14:paraId="32E436BA" w14:textId="77777777" w:rsidR="00BF7962" w:rsidRPr="00B32F2D" w:rsidRDefault="00BF7962" w:rsidP="00916994">
      <w:pPr>
        <w:spacing w:after="0"/>
        <w:ind w:left="72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p w14:paraId="445B9363" w14:textId="406662AC" w:rsidR="00916994" w:rsidRPr="00916994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Represented by:</w:t>
      </w:r>
    </w:p>
    <w:p w14:paraId="445B9364" w14:textId="6FB7701D" w:rsidR="00916994" w:rsidRPr="001870F0" w:rsidRDefault="00C85A0A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>NAME</w:t>
      </w:r>
      <w:r w:rsidR="00916994" w:rsidRPr="001870F0"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 xml:space="preserve">| </w:t>
      </w:r>
      <w:r w:rsidR="001F2791"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>María Pilar López García</w:t>
      </w:r>
      <w:r w:rsidR="001C6673"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 xml:space="preserve">  </w:t>
      </w:r>
      <w:r w:rsidR="00465D7C"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 xml:space="preserve"> </w:t>
      </w:r>
    </w:p>
    <w:p w14:paraId="445B9365" w14:textId="77777777" w:rsidR="00916994" w:rsidRPr="001870F0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p w14:paraId="445B9366" w14:textId="77777777" w:rsidR="00916994" w:rsidRPr="001870F0" w:rsidRDefault="00916994">
      <w:pPr>
        <w:spacing w:line="276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1870F0"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  <w:br w:type="page"/>
      </w:r>
    </w:p>
    <w:p w14:paraId="445B9367" w14:textId="77777777" w:rsidR="00916994" w:rsidRPr="001870F0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5"/>
        <w:gridCol w:w="1882"/>
        <w:gridCol w:w="1786"/>
        <w:gridCol w:w="651"/>
        <w:gridCol w:w="1775"/>
        <w:gridCol w:w="1575"/>
        <w:gridCol w:w="388"/>
      </w:tblGrid>
      <w:tr w:rsidR="00E0525B" w:rsidRPr="00916994" w14:paraId="445B936D" w14:textId="77777777" w:rsidTr="00916994">
        <w:trPr>
          <w:trHeight w:val="420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8" w14:textId="77777777" w:rsidR="00916994" w:rsidRPr="001870F0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9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A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B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C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4</w:t>
            </w:r>
          </w:p>
        </w:tc>
      </w:tr>
      <w:tr w:rsidR="00E0525B" w:rsidRPr="00BF7962" w14:paraId="445B9378" w14:textId="77777777" w:rsidTr="00916994">
        <w:trPr>
          <w:trHeight w:val="420"/>
        </w:trPr>
        <w:tc>
          <w:tcPr>
            <w:tcW w:w="0" w:type="auto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E" w14:textId="77777777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F" w14:textId="58970241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 xml:space="preserve">Budget agreed upon (see Annex 2)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br/>
            </w: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//</w:t>
            </w:r>
          </w:p>
          <w:p w14:paraId="5A03500E" w14:textId="7777777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Budget convenu</w:t>
            </w:r>
          </w:p>
          <w:p w14:paraId="6E4F151F" w14:textId="77777777" w:rsidR="003F18CC" w:rsidRDefault="003F18CC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//</w:t>
            </w:r>
          </w:p>
          <w:p w14:paraId="445B9370" w14:textId="588F17B7" w:rsidR="003F18CC" w:rsidRPr="00916994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Presupuesto acordado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1" w14:textId="77777777" w:rsidR="00916994" w:rsidRPr="009C4389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Current payment request //</w:t>
            </w:r>
          </w:p>
          <w:p w14:paraId="445B9372" w14:textId="048DAB9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9C43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 xml:space="preserve">en cours de paiement </w:t>
            </w:r>
          </w:p>
          <w:p w14:paraId="49FC66BE" w14:textId="1452136B" w:rsidR="003F18CC" w:rsidRPr="009C4389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//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br/>
              <w:t>este pedido</w:t>
            </w:r>
          </w:p>
          <w:p w14:paraId="445B9373" w14:textId="77777777" w:rsidR="00916994" w:rsidRPr="009C4389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B5B212" w14:textId="7777777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Already paid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br/>
            </w:r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//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br/>
            </w:r>
            <w:r w:rsidRPr="009C43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déjà payé à ce jour</w:t>
            </w:r>
            <w:r w:rsidR="003F18C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br/>
              <w:t>//</w:t>
            </w:r>
          </w:p>
          <w:p w14:paraId="445B9374" w14:textId="254D1A41" w:rsidR="003F18CC" w:rsidRPr="009C4389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Suma trasferencias anteriores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5" w14:textId="77777777" w:rsidR="00916994" w:rsidRPr="00BF7962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Remaining budget 1-(2+3)</w:t>
            </w:r>
          </w:p>
          <w:p w14:paraId="445B9376" w14:textId="77777777" w:rsidR="00916994" w:rsidRPr="00BF7962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//</w:t>
            </w:r>
          </w:p>
          <w:p w14:paraId="4D59EDED" w14:textId="77777777" w:rsidR="00916994" w:rsidRPr="00BF7962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 xml:space="preserve">Reste </w:t>
            </w:r>
            <w:r w:rsidR="003F18CC"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d</w:t>
            </w: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û</w:t>
            </w:r>
          </w:p>
          <w:p w14:paraId="0E68E628" w14:textId="77777777" w:rsidR="003F18CC" w:rsidRPr="00BF7962" w:rsidRDefault="003F18CC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//</w:t>
            </w:r>
          </w:p>
          <w:p w14:paraId="445B9377" w14:textId="652210A9" w:rsidR="003F18CC" w:rsidRPr="00BF7962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Quedan</w:t>
            </w:r>
          </w:p>
        </w:tc>
      </w:tr>
      <w:tr w:rsidR="00E0525B" w:rsidRPr="00916994" w14:paraId="445B9380" w14:textId="77777777" w:rsidTr="00916994">
        <w:trPr>
          <w:trHeight w:val="420"/>
        </w:trPr>
        <w:tc>
          <w:tcPr>
            <w:tcW w:w="0" w:type="auto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445B9379" w14:textId="77777777" w:rsidR="00916994" w:rsidRPr="00BF7962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A" w14:textId="310FA13B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B" w14:textId="3C0DF029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C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D" w14:textId="516BCB3D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E" w14:textId="2965D516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F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%</w:t>
            </w:r>
          </w:p>
        </w:tc>
      </w:tr>
      <w:tr w:rsidR="00E0525B" w:rsidRPr="00916994" w14:paraId="445B938A" w14:textId="77777777" w:rsidTr="00916994">
        <w:trPr>
          <w:trHeight w:val="64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1" w14:textId="77777777" w:rsidR="00916994" w:rsidRPr="00BF7962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A.</w:t>
            </w:r>
          </w:p>
          <w:p w14:paraId="445B9382" w14:textId="77777777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Own fund</w:t>
            </w: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s - Capital account /</w:t>
            </w:r>
          </w:p>
          <w:p w14:paraId="2283BDB3" w14:textId="77777777" w:rsidR="00916994" w:rsidRDefault="00916994" w:rsidP="00916994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Fonds Propres - Compte Capital</w:t>
            </w:r>
          </w:p>
          <w:p w14:paraId="6C895610" w14:textId="77777777" w:rsidR="003F18CC" w:rsidRDefault="003F18CC" w:rsidP="00916994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</w:t>
            </w:r>
          </w:p>
          <w:p w14:paraId="445B9383" w14:textId="1B583699" w:rsidR="003F18CC" w:rsidRPr="00916994" w:rsidRDefault="003F18CC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Fondos propios – cuenta capital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4" w14:textId="3E92C3F6" w:rsidR="00916994" w:rsidRPr="00916994" w:rsidRDefault="002F26F9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</w:t>
            </w:r>
            <w:r w:rsidR="00465D7C">
              <w:rPr>
                <w:rFonts w:ascii="Arial" w:eastAsia="Times New Roman" w:hAnsi="Arial" w:cs="Arial"/>
                <w:lang w:eastAsia="it-IT"/>
              </w:rPr>
              <w:t>,00</w:t>
            </w:r>
            <w:r w:rsidR="00795B98">
              <w:rPr>
                <w:rFonts w:ascii="Arial" w:eastAsia="Times New Roman" w:hAnsi="Arial" w:cs="Arial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5" w14:textId="30F5D39E" w:rsidR="00916994" w:rsidRPr="00916994" w:rsidRDefault="00465D7C" w:rsidP="005F32A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</w:t>
            </w:r>
            <w:r w:rsidR="00795B98">
              <w:rPr>
                <w:rFonts w:ascii="Arial" w:eastAsia="Times New Roman" w:hAnsi="Arial" w:cs="Arial"/>
                <w:lang w:eastAsia="it-IT"/>
              </w:rPr>
              <w:t>0</w:t>
            </w:r>
            <w:r w:rsidR="00916994" w:rsidRPr="00EC3A36">
              <w:rPr>
                <w:rFonts w:ascii="Arial" w:eastAsia="Times New Roman" w:hAnsi="Arial" w:cs="Arial"/>
                <w:lang w:eastAsia="it-IT"/>
              </w:rPr>
              <w:t>,00</w:t>
            </w:r>
            <w:r w:rsidR="003F18CC">
              <w:rPr>
                <w:rFonts w:ascii="Arial" w:eastAsia="Times New Roman" w:hAnsi="Arial" w:cs="Arial"/>
                <w:lang w:eastAsia="it-IT"/>
              </w:rPr>
              <w:t xml:space="preserve"> 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6" w14:textId="77777777" w:rsidR="00916994" w:rsidRPr="00916994" w:rsidRDefault="00795B98" w:rsidP="005F32A5">
            <w:pPr>
              <w:spacing w:after="0"/>
              <w:jc w:val="center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</w:t>
            </w:r>
            <w:r w:rsidR="00D34D34">
              <w:rPr>
                <w:rFonts w:ascii="Arial" w:eastAsia="Times New Roman" w:hAnsi="Arial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7" w14:textId="1A637B14" w:rsidR="00916994" w:rsidRPr="00916994" w:rsidRDefault="00465D7C" w:rsidP="00795B98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00,00</w:t>
            </w:r>
            <w:r w:rsidR="003F18CC">
              <w:rPr>
                <w:rFonts w:ascii="Arial" w:eastAsia="Times New Roman" w:hAnsi="Arial" w:cs="Arial"/>
                <w:lang w:eastAsia="it-IT"/>
              </w:rPr>
              <w:t>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8" w14:textId="1F001CD4" w:rsidR="00916994" w:rsidRPr="00916994" w:rsidRDefault="00465D7C" w:rsidP="005F32A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0,00</w:t>
            </w:r>
            <w:r w:rsidR="00795B98">
              <w:rPr>
                <w:rFonts w:ascii="Arial" w:eastAsia="Times New Roman" w:hAnsi="Arial" w:cs="Arial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9" w14:textId="77777777" w:rsidR="00916994" w:rsidRPr="00916994" w:rsidRDefault="00795B98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-</w:t>
            </w:r>
          </w:p>
        </w:tc>
      </w:tr>
      <w:tr w:rsidR="00E0525B" w:rsidRPr="00916994" w14:paraId="1C0828B2" w14:textId="77777777" w:rsidTr="001F39D5">
        <w:trPr>
          <w:trHeight w:val="76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FD59DE" w14:textId="77777777" w:rsidR="003C4567" w:rsidRPr="00916994" w:rsidRDefault="003C4567" w:rsidP="001F39D5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B.</w:t>
            </w:r>
          </w:p>
          <w:p w14:paraId="676D7E33" w14:textId="77777777" w:rsidR="003C4567" w:rsidRPr="00916994" w:rsidRDefault="003C4567" w:rsidP="001F39D5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Cash flow - Current Account /</w:t>
            </w:r>
          </w:p>
          <w:p w14:paraId="6E8F6196" w14:textId="77777777" w:rsidR="003C4567" w:rsidRDefault="003C4567" w:rsidP="001F39D5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Compte Courant</w:t>
            </w:r>
          </w:p>
          <w:p w14:paraId="0D9FA963" w14:textId="77777777" w:rsidR="003C4567" w:rsidRPr="00916994" w:rsidRDefault="003C4567" w:rsidP="001F39D5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 Cuenta corriente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31F20A" w14:textId="2CEB634B" w:rsidR="003C4567" w:rsidRPr="00916994" w:rsidRDefault="00B72B00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176.228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F3084" w14:textId="6B418368" w:rsidR="003C4567" w:rsidRPr="00795B98" w:rsidRDefault="00B72B00" w:rsidP="001F39D5">
            <w:pPr>
              <w:spacing w:after="0"/>
              <w:ind w:left="1019" w:hanging="850"/>
              <w:jc w:val="center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140.982.40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950B5A" w14:textId="39DD3F4A" w:rsidR="003C4567" w:rsidRPr="00916994" w:rsidRDefault="00B72B00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80</w:t>
            </w:r>
            <w:r w:rsidR="00E0525B">
              <w:rPr>
                <w:rFonts w:ascii="Arial" w:eastAsia="Times New Roman" w:hAnsi="Arial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E1358B" w14:textId="77D1D7FD" w:rsidR="003C4567" w:rsidRPr="00916994" w:rsidRDefault="003C4567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00,00 €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CFD1AA" w14:textId="2CDFE459" w:rsidR="003C4567" w:rsidRPr="00916994" w:rsidRDefault="00B52F61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35.245,60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B3B21" w14:textId="77777777" w:rsidR="003C4567" w:rsidRPr="00916994" w:rsidRDefault="003C4567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-</w:t>
            </w:r>
          </w:p>
        </w:tc>
      </w:tr>
      <w:tr w:rsidR="00E0525B" w:rsidRPr="00916994" w14:paraId="2B669E1F" w14:textId="77777777" w:rsidTr="00916994">
        <w:trPr>
          <w:trHeight w:val="76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17437C0" w14:textId="77777777" w:rsidR="00CA6B53" w:rsidRPr="00916994" w:rsidRDefault="00CA6B53" w:rsidP="00916994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28BA0F5" w14:textId="7A57954A" w:rsidR="00CA6B53" w:rsidRDefault="00CA6B53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1AAB989" w14:textId="77777777" w:rsidR="00CA6B53" w:rsidRDefault="00CA6B53" w:rsidP="003F18CC">
            <w:pPr>
              <w:spacing w:after="0"/>
              <w:ind w:left="1019" w:hanging="850"/>
              <w:jc w:val="center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D9C9124" w14:textId="77777777" w:rsidR="00CA6B53" w:rsidRDefault="00CA6B53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A78D9CA" w14:textId="77777777" w:rsidR="00CA6B53" w:rsidRDefault="00CA6B53" w:rsidP="00795B98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947C757" w14:textId="77777777" w:rsidR="00CA6B53" w:rsidRDefault="00CA6B53" w:rsidP="008F5DAA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1B72DD8" w14:textId="77777777" w:rsidR="00CA6B53" w:rsidRDefault="00CA6B53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445B9395" w14:textId="77777777" w:rsidR="00D04760" w:rsidRPr="000E6098" w:rsidRDefault="00D04760" w:rsidP="000E6098"/>
    <w:sectPr w:rsidR="00D04760" w:rsidRPr="000E6098" w:rsidSect="003D1AB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CDFE0" w14:textId="77777777" w:rsidR="00CA65DF" w:rsidRDefault="00CA65DF" w:rsidP="00A0333A">
      <w:pPr>
        <w:spacing w:after="0"/>
      </w:pPr>
      <w:r>
        <w:separator/>
      </w:r>
    </w:p>
  </w:endnote>
  <w:endnote w:type="continuationSeparator" w:id="0">
    <w:p w14:paraId="78C68C51" w14:textId="77777777" w:rsidR="00CA65DF" w:rsidRDefault="00CA65DF" w:rsidP="00A033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0228716"/>
      <w:docPartObj>
        <w:docPartGallery w:val="Page Numbers (Bottom of Page)"/>
        <w:docPartUnique/>
      </w:docPartObj>
    </w:sdtPr>
    <w:sdtContent>
      <w:p w14:paraId="445B93A0" w14:textId="77777777" w:rsidR="00A0333A" w:rsidRPr="000D0729" w:rsidRDefault="008472F5" w:rsidP="000D0729">
        <w:pPr>
          <w:pStyle w:val="Piedepgina"/>
        </w:pPr>
        <w:r>
          <w:rPr>
            <w:noProof/>
            <w:lang w:val="fr-BE" w:eastAsia="fr-BE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445B93A8" wp14:editId="445B93A9">
                  <wp:simplePos x="0" y="0"/>
                  <wp:positionH relativeFrom="margin">
                    <wp:align>center</wp:align>
                  </wp:positionH>
                  <wp:positionV relativeFrom="page">
                    <wp:align>bottom</wp:align>
                  </wp:positionV>
                  <wp:extent cx="436880" cy="716915"/>
                  <wp:effectExtent l="9525" t="9525" r="10795" b="6985"/>
                  <wp:wrapNone/>
                  <wp:docPr id="622" name="Grup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623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4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45B93AC" w14:textId="77777777" w:rsidR="008472F5" w:rsidRDefault="008472F5">
                                <w:pPr>
                                  <w:pStyle w:val="Piedepgina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Cs w:val="21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Cs w:val="21"/>
                                  </w:rPr>
                                  <w:fldChar w:fldCharType="separate"/>
                                </w:r>
                                <w:r w:rsidR="00795B98" w:rsidRPr="00795B98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B93A8" id="Gruppo 80" o:spid="_x0000_s1026" style="position:absolute;left:0;text-align:left;margin-left:0;margin-top:0;width:34.4pt;height:56.45pt;z-index:251659264;mso-position-horizontal:center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" filled="f" strokecolor="#7f7f7f">
                    <v:textbox>
                      <w:txbxContent>
                        <w:p w14:paraId="445B93AC" w14:textId="77777777" w:rsidR="008472F5" w:rsidRDefault="008472F5">
                          <w:pPr>
                            <w:pStyle w:val="Piedepgin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Cs w:val="21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Cs w:val="21"/>
                            </w:rPr>
                            <w:fldChar w:fldCharType="separate"/>
                          </w:r>
                          <w:r w:rsidR="00795B98" w:rsidRPr="00795B98"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B93A4" w14:textId="77777777" w:rsidR="00947476" w:rsidRPr="00200D4C" w:rsidRDefault="00947476">
    <w:pPr>
      <w:pStyle w:val="Piedepgina"/>
      <w:rPr>
        <w:sz w:val="16"/>
        <w:szCs w:val="16"/>
      </w:rPr>
    </w:pPr>
  </w:p>
  <w:p w14:paraId="445B93A5" w14:textId="69E60399" w:rsidR="003D1AB7" w:rsidRPr="005D1D57" w:rsidRDefault="009B3E04" w:rsidP="009B3E04">
    <w:pPr>
      <w:rPr>
        <w:sz w:val="14"/>
        <w:szCs w:val="14"/>
      </w:rPr>
    </w:pPr>
    <w:r>
      <w:rPr>
        <w:sz w:val="14"/>
        <w:szCs w:val="14"/>
      </w:rPr>
      <w:t>Smart IB</w:t>
    </w:r>
    <w:r w:rsidR="000D0729" w:rsidRPr="005D1D57">
      <w:rPr>
        <w:sz w:val="14"/>
        <w:szCs w:val="14"/>
      </w:rPr>
      <w:t xml:space="preserve"> |</w:t>
    </w:r>
    <w:r w:rsidRPr="009B3E04">
      <w:rPr>
        <w:sz w:val="14"/>
        <w:szCs w:val="14"/>
      </w:rPr>
      <w:t>C/Luis de Morales, Nº 32, Oficina 29, planta 2, Edificio Forum</w:t>
    </w:r>
    <w:r>
      <w:rPr>
        <w:sz w:val="14"/>
        <w:szCs w:val="14"/>
      </w:rPr>
      <w:t xml:space="preserve"> </w:t>
    </w:r>
    <w:r w:rsidR="000D0729" w:rsidRPr="005D1D57">
      <w:rPr>
        <w:sz w:val="14"/>
        <w:szCs w:val="14"/>
      </w:rPr>
      <w:t xml:space="preserve">| </w:t>
    </w:r>
    <w:r>
      <w:rPr>
        <w:sz w:val="14"/>
        <w:szCs w:val="14"/>
      </w:rPr>
      <w:t>41018</w:t>
    </w:r>
    <w:r w:rsidR="000D0729" w:rsidRPr="005D1D57">
      <w:rPr>
        <w:sz w:val="14"/>
        <w:szCs w:val="14"/>
      </w:rPr>
      <w:t xml:space="preserve"> | </w:t>
    </w:r>
    <w:r>
      <w:rPr>
        <w:sz w:val="14"/>
        <w:szCs w:val="14"/>
      </w:rPr>
      <w:t>Sevilla</w:t>
    </w:r>
    <w:r w:rsidR="000D0729" w:rsidRPr="005D1D57">
      <w:rPr>
        <w:sz w:val="14"/>
        <w:szCs w:val="14"/>
      </w:rPr>
      <w:t xml:space="preserve"> </w:t>
    </w:r>
    <w:r w:rsidR="00200D4C" w:rsidRPr="005D1D57">
      <w:rPr>
        <w:sz w:val="14"/>
        <w:szCs w:val="14"/>
      </w:rPr>
      <w:t xml:space="preserve">| </w:t>
    </w:r>
    <w:r w:rsidR="000D0729" w:rsidRPr="005D1D57">
      <w:rPr>
        <w:sz w:val="14"/>
        <w:szCs w:val="14"/>
      </w:rPr>
      <w:t>s</w:t>
    </w:r>
    <w:r>
      <w:rPr>
        <w:sz w:val="14"/>
        <w:szCs w:val="14"/>
      </w:rPr>
      <w:t>mart-ib.coop</w:t>
    </w:r>
    <w:r w:rsidR="000D0729" w:rsidRPr="005D1D57">
      <w:rPr>
        <w:sz w:val="14"/>
        <w:szCs w:val="14"/>
      </w:rPr>
      <w:t xml:space="preserve"> | </w:t>
    </w:r>
    <w:r w:rsidR="00200D4C" w:rsidRPr="005D1D57">
      <w:rPr>
        <w:sz w:val="14"/>
        <w:szCs w:val="14"/>
      </w:rPr>
      <w:t>info@smart-i</w:t>
    </w:r>
    <w:r>
      <w:rPr>
        <w:sz w:val="14"/>
        <w:szCs w:val="14"/>
      </w:rPr>
      <w:t>b</w:t>
    </w:r>
    <w:r w:rsidR="00200D4C" w:rsidRPr="005D1D57">
      <w:rPr>
        <w:sz w:val="14"/>
        <w:szCs w:val="14"/>
      </w:rPr>
      <w:t>.</w:t>
    </w:r>
    <w:r>
      <w:rPr>
        <w:sz w:val="14"/>
        <w:szCs w:val="14"/>
      </w:rPr>
      <w:t>coop</w:t>
    </w:r>
    <w:r w:rsidR="00200D4C" w:rsidRPr="005D1D57">
      <w:rPr>
        <w:sz w:val="14"/>
        <w:szCs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2CE23" w14:textId="77777777" w:rsidR="00CA65DF" w:rsidRDefault="00CA65DF" w:rsidP="00A0333A">
      <w:pPr>
        <w:spacing w:after="0"/>
      </w:pPr>
      <w:r>
        <w:separator/>
      </w:r>
    </w:p>
  </w:footnote>
  <w:footnote w:type="continuationSeparator" w:id="0">
    <w:p w14:paraId="013E8F43" w14:textId="77777777" w:rsidR="00CA65DF" w:rsidRDefault="00CA65DF" w:rsidP="00A033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3AF8" w14:textId="77777777" w:rsidR="00B32F2D" w:rsidRDefault="00B32F2D" w:rsidP="00B32F2D">
    <w:r>
      <w:rPr>
        <w:noProof/>
        <w:lang w:eastAsia="fr-FR"/>
      </w:rPr>
      <w:drawing>
        <wp:inline distT="0" distB="0" distL="0" distR="0" wp14:anchorId="34DEBFE0" wp14:editId="6073CD77">
          <wp:extent cx="1331976" cy="344424"/>
          <wp:effectExtent l="0" t="0" r="0" b="11430"/>
          <wp:docPr id="3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1B981809" w14:textId="77777777" w:rsidR="00B32F2D" w:rsidRPr="005C0573" w:rsidRDefault="00B32F2D" w:rsidP="00B32F2D">
    <w:pPr>
      <w:pStyle w:val="Encabezado"/>
    </w:pPr>
  </w:p>
  <w:p w14:paraId="445B939E" w14:textId="0AC5617A" w:rsidR="008472F5" w:rsidRPr="008472F5" w:rsidRDefault="008472F5" w:rsidP="00465D7C">
    <w:pPr>
      <w:pStyle w:val="Encabezado"/>
      <w:rPr>
        <w:rFonts w:cs="Tahoma"/>
        <w:color w:val="A9A9AA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E050" w14:textId="77777777" w:rsidR="00B32F2D" w:rsidRDefault="00B32F2D" w:rsidP="00B32F2D">
    <w:r>
      <w:rPr>
        <w:noProof/>
        <w:lang w:eastAsia="fr-FR"/>
      </w:rPr>
      <w:drawing>
        <wp:inline distT="0" distB="0" distL="0" distR="0" wp14:anchorId="728EAE1F" wp14:editId="66BACBCD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564A1183" w14:textId="77777777" w:rsidR="00B32F2D" w:rsidRPr="005C0573" w:rsidRDefault="00B32F2D" w:rsidP="00B32F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2007A"/>
    <w:multiLevelType w:val="hybridMultilevel"/>
    <w:tmpl w:val="37B8F968"/>
    <w:lvl w:ilvl="0" w:tplc="DAEC321E">
      <w:start w:val="4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807B17"/>
    <w:multiLevelType w:val="hybridMultilevel"/>
    <w:tmpl w:val="C256EE0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31125"/>
    <w:multiLevelType w:val="hybridMultilevel"/>
    <w:tmpl w:val="D02E0DF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6372E"/>
    <w:multiLevelType w:val="hybridMultilevel"/>
    <w:tmpl w:val="98C67B9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B695B"/>
    <w:multiLevelType w:val="hybridMultilevel"/>
    <w:tmpl w:val="51BCEA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009A"/>
    <w:multiLevelType w:val="hybridMultilevel"/>
    <w:tmpl w:val="9F5613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74AC9"/>
    <w:multiLevelType w:val="hybridMultilevel"/>
    <w:tmpl w:val="AA7A76E2"/>
    <w:lvl w:ilvl="0" w:tplc="00010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11689"/>
    <w:multiLevelType w:val="hybridMultilevel"/>
    <w:tmpl w:val="359056DC"/>
    <w:lvl w:ilvl="0" w:tplc="5B88F972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832128">
    <w:abstractNumId w:val="4"/>
  </w:num>
  <w:num w:numId="2" w16cid:durableId="1701323692">
    <w:abstractNumId w:val="3"/>
  </w:num>
  <w:num w:numId="3" w16cid:durableId="316541494">
    <w:abstractNumId w:val="2"/>
  </w:num>
  <w:num w:numId="4" w16cid:durableId="2098473241">
    <w:abstractNumId w:val="1"/>
  </w:num>
  <w:num w:numId="5" w16cid:durableId="1965768064">
    <w:abstractNumId w:val="6"/>
  </w:num>
  <w:num w:numId="6" w16cid:durableId="1082290125">
    <w:abstractNumId w:val="5"/>
  </w:num>
  <w:num w:numId="7" w16cid:durableId="798300495">
    <w:abstractNumId w:val="7"/>
  </w:num>
  <w:num w:numId="8" w16cid:durableId="866524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94"/>
    <w:rsid w:val="000631BA"/>
    <w:rsid w:val="0006723A"/>
    <w:rsid w:val="000D0729"/>
    <w:rsid w:val="000E6098"/>
    <w:rsid w:val="00177FED"/>
    <w:rsid w:val="001870F0"/>
    <w:rsid w:val="00196902"/>
    <w:rsid w:val="001C6673"/>
    <w:rsid w:val="001E5261"/>
    <w:rsid w:val="001F2791"/>
    <w:rsid w:val="001F5EEC"/>
    <w:rsid w:val="00200D4C"/>
    <w:rsid w:val="002076EC"/>
    <w:rsid w:val="002621EE"/>
    <w:rsid w:val="002F26F9"/>
    <w:rsid w:val="00315DF8"/>
    <w:rsid w:val="00362FBF"/>
    <w:rsid w:val="003910A4"/>
    <w:rsid w:val="003B2D8D"/>
    <w:rsid w:val="003B61A3"/>
    <w:rsid w:val="003C4567"/>
    <w:rsid w:val="003D1AB7"/>
    <w:rsid w:val="003F18CC"/>
    <w:rsid w:val="00425D29"/>
    <w:rsid w:val="00443997"/>
    <w:rsid w:val="004619E0"/>
    <w:rsid w:val="00465D7C"/>
    <w:rsid w:val="00476DF7"/>
    <w:rsid w:val="0049603F"/>
    <w:rsid w:val="004A64CA"/>
    <w:rsid w:val="004B6E96"/>
    <w:rsid w:val="005027D1"/>
    <w:rsid w:val="00544EF1"/>
    <w:rsid w:val="005878D9"/>
    <w:rsid w:val="005D1D57"/>
    <w:rsid w:val="005D29D7"/>
    <w:rsid w:val="005F32A5"/>
    <w:rsid w:val="005F3BE6"/>
    <w:rsid w:val="00622A3A"/>
    <w:rsid w:val="00646DFC"/>
    <w:rsid w:val="00663C68"/>
    <w:rsid w:val="006A5DEF"/>
    <w:rsid w:val="007224AA"/>
    <w:rsid w:val="0076293C"/>
    <w:rsid w:val="00795B98"/>
    <w:rsid w:val="007A5646"/>
    <w:rsid w:val="007E4E49"/>
    <w:rsid w:val="0081507C"/>
    <w:rsid w:val="008472F5"/>
    <w:rsid w:val="00857B7C"/>
    <w:rsid w:val="008650A8"/>
    <w:rsid w:val="00884B3E"/>
    <w:rsid w:val="008B0663"/>
    <w:rsid w:val="008F4ACB"/>
    <w:rsid w:val="008F5DAA"/>
    <w:rsid w:val="009006DD"/>
    <w:rsid w:val="00916994"/>
    <w:rsid w:val="00947476"/>
    <w:rsid w:val="0099066D"/>
    <w:rsid w:val="009B1A59"/>
    <w:rsid w:val="009B2787"/>
    <w:rsid w:val="009B3E04"/>
    <w:rsid w:val="009C4389"/>
    <w:rsid w:val="00A0333A"/>
    <w:rsid w:val="00A32C91"/>
    <w:rsid w:val="00AA02F4"/>
    <w:rsid w:val="00AA2802"/>
    <w:rsid w:val="00AB338C"/>
    <w:rsid w:val="00AC69F0"/>
    <w:rsid w:val="00B166B5"/>
    <w:rsid w:val="00B32F2D"/>
    <w:rsid w:val="00B52F61"/>
    <w:rsid w:val="00B72B00"/>
    <w:rsid w:val="00BF67BC"/>
    <w:rsid w:val="00BF7962"/>
    <w:rsid w:val="00C0633A"/>
    <w:rsid w:val="00C62B3A"/>
    <w:rsid w:val="00C85A0A"/>
    <w:rsid w:val="00C92052"/>
    <w:rsid w:val="00CA65DF"/>
    <w:rsid w:val="00CA6B53"/>
    <w:rsid w:val="00CB21E7"/>
    <w:rsid w:val="00D04760"/>
    <w:rsid w:val="00D34D34"/>
    <w:rsid w:val="00DB1DBD"/>
    <w:rsid w:val="00DB63D0"/>
    <w:rsid w:val="00DC19D6"/>
    <w:rsid w:val="00E0525B"/>
    <w:rsid w:val="00E47A4D"/>
    <w:rsid w:val="00E80C74"/>
    <w:rsid w:val="00EB040F"/>
    <w:rsid w:val="00EC3A36"/>
    <w:rsid w:val="00EF61B0"/>
    <w:rsid w:val="00F13208"/>
    <w:rsid w:val="00F42829"/>
    <w:rsid w:val="00F80636"/>
    <w:rsid w:val="00F970B8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B9348"/>
  <w15:docId w15:val="{F90F5A40-1FE5-47D0-905F-31BB8212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9D6"/>
    <w:pPr>
      <w:spacing w:line="240" w:lineRule="auto"/>
      <w:jc w:val="both"/>
    </w:pPr>
    <w:rPr>
      <w:rFonts w:ascii="Ecofont Vera Sans" w:hAnsi="Ecofont Vera Sans"/>
    </w:rPr>
  </w:style>
  <w:style w:type="paragraph" w:styleId="Ttulo1">
    <w:name w:val="heading 1"/>
    <w:basedOn w:val="Normal"/>
    <w:next w:val="Normal"/>
    <w:link w:val="Ttulo1Car"/>
    <w:uiPriority w:val="9"/>
    <w:qFormat/>
    <w:rsid w:val="0076293C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B42536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6293C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color w:val="B42536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0333A"/>
    <w:pPr>
      <w:tabs>
        <w:tab w:val="center" w:pos="4819"/>
        <w:tab w:val="right" w:pos="96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0333A"/>
  </w:style>
  <w:style w:type="paragraph" w:styleId="Piedepgina">
    <w:name w:val="footer"/>
    <w:basedOn w:val="Normal"/>
    <w:link w:val="PiedepginaCar"/>
    <w:uiPriority w:val="99"/>
    <w:unhideWhenUsed/>
    <w:rsid w:val="00A0333A"/>
    <w:pPr>
      <w:tabs>
        <w:tab w:val="center" w:pos="4819"/>
        <w:tab w:val="right" w:pos="96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333A"/>
  </w:style>
  <w:style w:type="paragraph" w:styleId="Textodeglobo">
    <w:name w:val="Balloon Text"/>
    <w:basedOn w:val="Normal"/>
    <w:link w:val="TextodegloboCar"/>
    <w:uiPriority w:val="99"/>
    <w:semiHidden/>
    <w:unhideWhenUsed/>
    <w:rsid w:val="00A0333A"/>
    <w:pPr>
      <w:spacing w:after="0"/>
    </w:pPr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333A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A0333A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0476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6293C"/>
    <w:rPr>
      <w:rFonts w:ascii="Ecofont Vera Sans" w:eastAsiaTheme="majorEastAsia" w:hAnsi="Ecofont Vera Sans" w:cstheme="majorBidi"/>
      <w:b/>
      <w:bCs/>
      <w:color w:val="B42536"/>
      <w:sz w:val="28"/>
      <w:szCs w:val="28"/>
    </w:rPr>
  </w:style>
  <w:style w:type="paragraph" w:customStyle="1" w:styleId="logo">
    <w:name w:val="logo"/>
    <w:basedOn w:val="Encabezado"/>
    <w:qFormat/>
    <w:rsid w:val="00857B7C"/>
    <w:pPr>
      <w:tabs>
        <w:tab w:val="clear" w:pos="4819"/>
        <w:tab w:val="clear" w:pos="9638"/>
        <w:tab w:val="right" w:pos="-1560"/>
      </w:tabs>
      <w:ind w:right="6803"/>
      <w:jc w:val="right"/>
    </w:pPr>
    <w:rPr>
      <w:rFonts w:ascii="Arial" w:hAnsi="Arial"/>
      <w:b/>
      <w:color w:val="A9A9AA"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6293C"/>
    <w:rPr>
      <w:rFonts w:ascii="Ecofont Vera Sans" w:eastAsiaTheme="majorEastAsia" w:hAnsi="Ecofont Vera Sans" w:cstheme="majorBidi"/>
      <w:b/>
      <w:bCs/>
      <w:i/>
      <w:color w:val="B42536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76293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B42536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76293C"/>
    <w:rPr>
      <w:rFonts w:ascii="Ecofont Vera Sans" w:eastAsiaTheme="majorEastAsia" w:hAnsi="Ecofont Vera Sans" w:cstheme="majorBidi"/>
      <w:color w:val="B42536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76293C"/>
    <w:pPr>
      <w:numPr>
        <w:ilvl w:val="1"/>
      </w:numPr>
    </w:pPr>
    <w:rPr>
      <w:rFonts w:eastAsiaTheme="majorEastAsia" w:cstheme="majorBidi"/>
      <w:i/>
      <w:iCs/>
      <w:color w:val="A9A9AA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76293C"/>
    <w:rPr>
      <w:rFonts w:ascii="Ecofont Vera Sans" w:eastAsiaTheme="majorEastAsia" w:hAnsi="Ecofont Vera Sans" w:cstheme="majorBidi"/>
      <w:i/>
      <w:iCs/>
      <w:color w:val="A9A9AA"/>
      <w:spacing w:val="15"/>
      <w:sz w:val="24"/>
      <w:szCs w:val="24"/>
    </w:rPr>
  </w:style>
  <w:style w:type="character" w:styleId="nfasissutil">
    <w:name w:val="Subtle Emphasis"/>
    <w:basedOn w:val="Fuentedeprrafopredeter"/>
    <w:uiPriority w:val="19"/>
    <w:qFormat/>
    <w:rsid w:val="0076293C"/>
    <w:rPr>
      <w:rFonts w:ascii="Ecofont Vera Sans" w:hAnsi="Ecofont Vera Sans"/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76293C"/>
    <w:rPr>
      <w:rFonts w:ascii="Ecofont Vera Sans" w:hAnsi="Ecofont Vera Sans"/>
      <w:i/>
      <w:iCs/>
    </w:rPr>
  </w:style>
  <w:style w:type="character" w:styleId="nfasisintenso">
    <w:name w:val="Intense Emphasis"/>
    <w:basedOn w:val="Fuentedeprrafopredeter"/>
    <w:uiPriority w:val="21"/>
    <w:qFormat/>
    <w:rsid w:val="0076293C"/>
    <w:rPr>
      <w:rFonts w:ascii="Ecofont Vera Sans" w:hAnsi="Ecofont Vera Sans"/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76293C"/>
    <w:rPr>
      <w:rFonts w:ascii="Ecofont Vera Sans" w:hAnsi="Ecofont Vera Sans"/>
      <w:b/>
      <w:bCs/>
    </w:rPr>
  </w:style>
  <w:style w:type="character" w:styleId="Referenciasutil">
    <w:name w:val="Subtle Reference"/>
    <w:basedOn w:val="Fuentedeprrafopredeter"/>
    <w:uiPriority w:val="31"/>
    <w:qFormat/>
    <w:rsid w:val="0076293C"/>
    <w:rPr>
      <w:rFonts w:ascii="Ecofont Vera Sans" w:hAnsi="Ecofont Vera Sans"/>
      <w:smallCaps/>
      <w:color w:val="C0504D" w:themeColor="accent2"/>
      <w:u w:val="single"/>
    </w:rPr>
  </w:style>
  <w:style w:type="character" w:styleId="Ttulodellibro">
    <w:name w:val="Book Title"/>
    <w:basedOn w:val="Fuentedeprrafopredeter"/>
    <w:uiPriority w:val="33"/>
    <w:qFormat/>
    <w:rsid w:val="0076293C"/>
    <w:rPr>
      <w:rFonts w:ascii="Ecofont Vera Sans" w:hAnsi="Ecofont Vera Sans"/>
      <w:b/>
      <w:bCs/>
      <w:smallCaps/>
      <w:spacing w:val="5"/>
    </w:rPr>
  </w:style>
  <w:style w:type="character" w:styleId="Referenciaintensa">
    <w:name w:val="Intense Reference"/>
    <w:basedOn w:val="Fuentedeprrafopredeter"/>
    <w:uiPriority w:val="32"/>
    <w:qFormat/>
    <w:rsid w:val="0076293C"/>
    <w:rPr>
      <w:rFonts w:ascii="Ecofont Vera Sans" w:hAnsi="Ecofont Vera Sans"/>
      <w:b/>
      <w:bCs/>
      <w:smallCaps/>
      <w:color w:val="C0504D" w:themeColor="accent2"/>
      <w:spacing w:val="5"/>
      <w:u w:val="single"/>
    </w:rPr>
  </w:style>
  <w:style w:type="paragraph" w:styleId="NormalWeb">
    <w:name w:val="Normal (Web)"/>
    <w:basedOn w:val="Normal"/>
    <w:uiPriority w:val="99"/>
    <w:semiHidden/>
    <w:unhideWhenUsed/>
    <w:rsid w:val="00E47A4D"/>
    <w:pPr>
      <w:spacing w:before="100" w:beforeAutospacing="1" w:after="15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16994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16994"/>
    <w:rPr>
      <w:rFonts w:ascii="Ecofont Vera Sans" w:hAnsi="Ecofont Vera Sans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916994"/>
    <w:rPr>
      <w:vertAlign w:val="superscript"/>
    </w:rPr>
  </w:style>
  <w:style w:type="table" w:styleId="Tablaconcuadrcula">
    <w:name w:val="Table Grid"/>
    <w:basedOn w:val="Tablanormal"/>
    <w:uiPriority w:val="59"/>
    <w:rsid w:val="00BF7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7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1015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ulio\Dropbox\SMartIt_Amministrazione\Modelli\Word\Carta_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6" ma:contentTypeDescription="Crear nuevo documento." ma:contentTypeScope="" ma:versionID="2e286e586cf5ed9dba4cabb1338a5d85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a15b68d629f82a9a5e23fc2f3e30937b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5861E9-24A3-41E9-A6E5-DC6CD6AC1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12193C-160B-48BA-9DE1-9D37A8AEEBF1}">
  <ds:schemaRefs>
    <ds:schemaRef ds:uri="http://schemas.microsoft.com/office/2006/metadata/properties"/>
    <ds:schemaRef ds:uri="http://schemas.microsoft.com/office/infopath/2007/PartnerControls"/>
    <ds:schemaRef ds:uri="b66bc505-762f-47f8-ba8c-44eeb4fdcad7"/>
    <ds:schemaRef ds:uri="787ba547-a87f-4afe-8c87-5434c8d18f3f"/>
  </ds:schemaRefs>
</ds:datastoreItem>
</file>

<file path=customXml/itemProps3.xml><?xml version="1.0" encoding="utf-8"?>
<ds:datastoreItem xmlns:ds="http://schemas.openxmlformats.org/officeDocument/2006/customXml" ds:itemID="{934CB97D-D700-4A2B-B703-3601A9AD35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815B48-6B0E-4376-981C-5EC1B5E510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Carta_Intestata.dotx</Template>
  <TotalTime>5</TotalTime>
  <Pages>2</Pages>
  <Words>229</Words>
  <Characters>1263</Characters>
  <Application>Microsoft Office Word</Application>
  <DocSecurity>0</DocSecurity>
  <Lines>10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GIO;Giulio</dc:creator>
  <cp:lastModifiedBy>Hélène Vietti</cp:lastModifiedBy>
  <cp:revision>6</cp:revision>
  <cp:lastPrinted>2016-02-05T17:50:00Z</cp:lastPrinted>
  <dcterms:created xsi:type="dcterms:W3CDTF">2021-11-19T11:27:00Z</dcterms:created>
  <dcterms:modified xsi:type="dcterms:W3CDTF">2022-08-18T11:45:00Z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MediaServiceImageTags">
    <vt:lpwstr/>
  </property>
</Properties>
</file>